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A5" w:rsidRDefault="006D64A5" w:rsidP="006D64A5">
      <w:pPr>
        <w:ind w:leftChars="-202" w:left="3168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华侨大学</w:t>
      </w:r>
      <w:r w:rsidRPr="00035EED">
        <w:rPr>
          <w:rFonts w:ascii="黑体" w:eastAsia="黑体" w:hint="eastAsia"/>
          <w:b/>
          <w:sz w:val="36"/>
          <w:szCs w:val="36"/>
        </w:rPr>
        <w:t>材料</w:t>
      </w:r>
      <w:r>
        <w:rPr>
          <w:rFonts w:ascii="黑体" w:eastAsia="黑体" w:hint="eastAsia"/>
          <w:b/>
          <w:sz w:val="36"/>
          <w:szCs w:val="36"/>
        </w:rPr>
        <w:t>科学与工程</w:t>
      </w:r>
      <w:r w:rsidRPr="00035EED">
        <w:rPr>
          <w:rFonts w:ascii="黑体" w:eastAsia="黑体" w:hint="eastAsia"/>
          <w:b/>
          <w:sz w:val="36"/>
          <w:szCs w:val="36"/>
        </w:rPr>
        <w:t>学院上海和氏璧优秀学生干部奖学金</w:t>
      </w:r>
    </w:p>
    <w:p w:rsidR="006D64A5" w:rsidRDefault="006D64A5" w:rsidP="007A7687">
      <w:pPr>
        <w:ind w:leftChars="-202" w:left="31680"/>
        <w:jc w:val="center"/>
        <w:rPr>
          <w:rFonts w:ascii="黑体" w:eastAsia="黑体"/>
          <w:b/>
          <w:sz w:val="18"/>
          <w:szCs w:val="18"/>
        </w:rPr>
      </w:pPr>
      <w:r w:rsidRPr="00035EED">
        <w:rPr>
          <w:rFonts w:ascii="黑体" w:eastAsia="黑体" w:hint="eastAsia"/>
          <w:b/>
          <w:sz w:val="36"/>
          <w:szCs w:val="36"/>
        </w:rPr>
        <w:t>院级奖学金</w:t>
      </w:r>
      <w:r w:rsidRPr="00035EED">
        <w:rPr>
          <w:rFonts w:ascii="黑体" w:eastAsia="黑体"/>
          <w:b/>
          <w:sz w:val="36"/>
          <w:szCs w:val="36"/>
        </w:rPr>
        <w:t xml:space="preserve"> (</w:t>
      </w:r>
      <w:r w:rsidRPr="00035EED">
        <w:rPr>
          <w:rFonts w:ascii="黑体" w:eastAsia="黑体" w:hint="eastAsia"/>
          <w:b/>
          <w:sz w:val="36"/>
          <w:szCs w:val="36"/>
        </w:rPr>
        <w:t>干部类</w:t>
      </w:r>
      <w:r w:rsidRPr="00035EED">
        <w:rPr>
          <w:rFonts w:ascii="黑体" w:eastAsia="黑体"/>
          <w:b/>
          <w:sz w:val="36"/>
          <w:szCs w:val="36"/>
        </w:rPr>
        <w:t xml:space="preserve">) </w:t>
      </w:r>
      <w:r w:rsidRPr="00035EED">
        <w:rPr>
          <w:rFonts w:ascii="黑体" w:eastAsia="黑体" w:hint="eastAsia"/>
          <w:b/>
          <w:sz w:val="36"/>
          <w:szCs w:val="36"/>
        </w:rPr>
        <w:t>申报表</w:t>
      </w:r>
    </w:p>
    <w:p w:rsidR="006D64A5" w:rsidRDefault="006D64A5" w:rsidP="007A7687">
      <w:pPr>
        <w:ind w:leftChars="-202" w:left="31680"/>
        <w:jc w:val="center"/>
        <w:rPr>
          <w:rFonts w:ascii="黑体" w:eastAsia="黑体"/>
          <w:b/>
          <w:sz w:val="18"/>
          <w:szCs w:val="18"/>
        </w:rPr>
      </w:pPr>
    </w:p>
    <w:p w:rsidR="006D64A5" w:rsidRPr="00D205AB" w:rsidRDefault="006D64A5" w:rsidP="007A7687">
      <w:pPr>
        <w:spacing w:line="40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 w:rsidRPr="00D205AB">
        <w:rPr>
          <w:rFonts w:ascii="楷体_GB2312" w:eastAsia="楷体_GB2312" w:hAnsi="宋体" w:hint="eastAsia"/>
          <w:b/>
          <w:sz w:val="28"/>
          <w:szCs w:val="28"/>
        </w:rPr>
        <w:t>评选条件：</w:t>
      </w:r>
      <w:r w:rsidRPr="00D205AB">
        <w:rPr>
          <w:rFonts w:ascii="楷体_GB2312" w:eastAsia="楷体_GB2312" w:hAnsi="宋体" w:hint="eastAsia"/>
          <w:sz w:val="28"/>
          <w:szCs w:val="28"/>
        </w:rPr>
        <w:t>学生综合素质测评成绩在班级前</w:t>
      </w:r>
      <w:r w:rsidRPr="00D205AB">
        <w:rPr>
          <w:rFonts w:ascii="楷体_GB2312" w:eastAsia="楷体_GB2312" w:hAnsi="宋体"/>
          <w:b/>
          <w:sz w:val="28"/>
          <w:szCs w:val="28"/>
        </w:rPr>
        <w:t>50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％（境外生</w:t>
      </w:r>
      <w:r w:rsidRPr="00D205AB">
        <w:rPr>
          <w:rFonts w:ascii="楷体_GB2312" w:eastAsia="楷体_GB2312" w:hAnsi="宋体"/>
          <w:b/>
          <w:sz w:val="28"/>
          <w:szCs w:val="28"/>
        </w:rPr>
        <w:t>60%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）</w:t>
      </w:r>
      <w:r w:rsidRPr="00D205AB">
        <w:rPr>
          <w:rFonts w:ascii="楷体_GB2312" w:eastAsia="楷体_GB2312" w:hAnsi="宋体" w:hint="eastAsia"/>
          <w:sz w:val="28"/>
          <w:szCs w:val="28"/>
        </w:rPr>
        <w:t>，且学习绩点在班级前</w:t>
      </w:r>
      <w:r w:rsidRPr="00D205AB">
        <w:rPr>
          <w:rFonts w:ascii="楷体_GB2312" w:eastAsia="楷体_GB2312" w:hAnsi="宋体"/>
          <w:b/>
          <w:sz w:val="28"/>
          <w:szCs w:val="28"/>
        </w:rPr>
        <w:t>60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％（境外生</w:t>
      </w:r>
      <w:r w:rsidRPr="00D205AB">
        <w:rPr>
          <w:rFonts w:ascii="楷体_GB2312" w:eastAsia="楷体_GB2312" w:hAnsi="宋体"/>
          <w:b/>
          <w:sz w:val="28"/>
          <w:szCs w:val="28"/>
        </w:rPr>
        <w:t>70%</w:t>
      </w:r>
      <w:r w:rsidRPr="00D205AB">
        <w:rPr>
          <w:rFonts w:ascii="楷体_GB2312" w:eastAsia="楷体_GB2312" w:hAnsi="宋体" w:hint="eastAsia"/>
          <w:b/>
          <w:sz w:val="28"/>
          <w:szCs w:val="28"/>
        </w:rPr>
        <w:t>）</w:t>
      </w:r>
      <w:r w:rsidRPr="00D205AB">
        <w:rPr>
          <w:rFonts w:ascii="楷体_GB2312" w:eastAsia="楷体_GB2312" w:hAnsi="宋体" w:hint="eastAsia"/>
          <w:sz w:val="28"/>
          <w:szCs w:val="28"/>
        </w:rPr>
        <w:t>；《大学生体质健康标准》成绩合格及以上；社区表现累积分不低于</w:t>
      </w:r>
      <w:r w:rsidRPr="00D205AB">
        <w:rPr>
          <w:rFonts w:ascii="楷体_GB2312" w:eastAsia="楷体_GB2312" w:hAnsi="宋体"/>
          <w:sz w:val="28"/>
          <w:szCs w:val="28"/>
        </w:rPr>
        <w:t>100</w:t>
      </w:r>
      <w:r w:rsidRPr="00D205AB">
        <w:rPr>
          <w:rFonts w:ascii="楷体_GB2312" w:eastAsia="楷体_GB2312" w:hAnsi="宋体" w:hint="eastAsia"/>
          <w:sz w:val="28"/>
          <w:szCs w:val="28"/>
        </w:rPr>
        <w:t>分；担任学生干部（含校、院团委学生会干部、学生党支部支委、班委团支委等学生干部）满一年，任职期间工作积极认真，能够较好地完成学院和班级交给的任务，有一定的组织能力和群众基础。</w:t>
      </w:r>
    </w:p>
    <w:p w:rsidR="006D64A5" w:rsidRPr="00D205AB" w:rsidRDefault="006D64A5" w:rsidP="007A7687">
      <w:pPr>
        <w:ind w:leftChars="-202" w:left="31680"/>
        <w:rPr>
          <w:rFonts w:ascii="黑体" w:eastAsia="黑体"/>
          <w:b/>
          <w:sz w:val="18"/>
          <w:szCs w:val="18"/>
        </w:rPr>
      </w:pP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053"/>
        <w:gridCol w:w="948"/>
        <w:gridCol w:w="1224"/>
        <w:gridCol w:w="977"/>
        <w:gridCol w:w="1093"/>
        <w:gridCol w:w="900"/>
        <w:gridCol w:w="1094"/>
        <w:gridCol w:w="1429"/>
      </w:tblGrid>
      <w:tr w:rsidR="006D64A5" w:rsidRPr="00293339" w:rsidTr="0096119A">
        <w:trPr>
          <w:trHeight w:hRule="exact" w:val="1246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姓名</w:t>
            </w: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tabs>
                <w:tab w:val="left" w:pos="264"/>
              </w:tabs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班级</w:t>
            </w:r>
          </w:p>
        </w:tc>
        <w:tc>
          <w:tcPr>
            <w:tcW w:w="1224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担任职务</w:t>
            </w:r>
          </w:p>
        </w:tc>
        <w:tc>
          <w:tcPr>
            <w:tcW w:w="977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综测成绩班级百分比</w:t>
            </w:r>
          </w:p>
        </w:tc>
        <w:tc>
          <w:tcPr>
            <w:tcW w:w="1093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学习绩点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班级百分比</w:t>
            </w:r>
          </w:p>
        </w:tc>
        <w:tc>
          <w:tcPr>
            <w:tcW w:w="900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社区表现分</w:t>
            </w:r>
          </w:p>
        </w:tc>
        <w:tc>
          <w:tcPr>
            <w:tcW w:w="1094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体质健康标准成绩</w:t>
            </w:r>
          </w:p>
        </w:tc>
        <w:tc>
          <w:tcPr>
            <w:tcW w:w="1429" w:type="dxa"/>
            <w:vAlign w:val="center"/>
          </w:tcPr>
          <w:p w:rsidR="006D64A5" w:rsidRPr="00293339" w:rsidRDefault="006D64A5" w:rsidP="00DB6822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申报等级</w:t>
            </w:r>
          </w:p>
        </w:tc>
      </w:tr>
      <w:tr w:rsidR="006D64A5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7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8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9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96119A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10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96119A">
        <w:trPr>
          <w:trHeight w:val="1479"/>
          <w:jc w:val="center"/>
        </w:trPr>
        <w:tc>
          <w:tcPr>
            <w:tcW w:w="1881" w:type="dxa"/>
            <w:gridSpan w:val="2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团委书记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意见</w:t>
            </w:r>
          </w:p>
        </w:tc>
        <w:tc>
          <w:tcPr>
            <w:tcW w:w="7665" w:type="dxa"/>
            <w:gridSpan w:val="7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6D64A5" w:rsidRPr="00293339" w:rsidTr="0096119A">
        <w:trPr>
          <w:trHeight w:val="1244"/>
          <w:jc w:val="center"/>
        </w:trPr>
        <w:tc>
          <w:tcPr>
            <w:tcW w:w="1881" w:type="dxa"/>
            <w:gridSpan w:val="2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院审核意见</w:t>
            </w:r>
          </w:p>
        </w:tc>
        <w:tc>
          <w:tcPr>
            <w:tcW w:w="7665" w:type="dxa"/>
            <w:gridSpan w:val="7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6D64A5" w:rsidRPr="00293339" w:rsidTr="0096119A">
        <w:trPr>
          <w:trHeight w:val="1217"/>
          <w:jc w:val="center"/>
        </w:trPr>
        <w:tc>
          <w:tcPr>
            <w:tcW w:w="1881" w:type="dxa"/>
            <w:gridSpan w:val="2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备</w:t>
            </w:r>
            <w:r w:rsidRPr="00293339"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  <w:t xml:space="preserve">  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注</w:t>
            </w:r>
          </w:p>
        </w:tc>
        <w:tc>
          <w:tcPr>
            <w:tcW w:w="7665" w:type="dxa"/>
            <w:gridSpan w:val="7"/>
            <w:vAlign w:val="center"/>
          </w:tcPr>
          <w:p w:rsidR="006D64A5" w:rsidRPr="00293339" w:rsidRDefault="006D64A5" w:rsidP="00293339">
            <w:pPr>
              <w:spacing w:line="380" w:lineRule="exact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请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>附上团委学生会干部考核等级表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，并请按照推荐顺序排序。</w:t>
            </w:r>
          </w:p>
        </w:tc>
      </w:tr>
    </w:tbl>
    <w:p w:rsidR="006D64A5" w:rsidRPr="007060C3" w:rsidRDefault="006D64A5" w:rsidP="007060C3">
      <w:pPr>
        <w:jc w:val="center"/>
        <w:rPr>
          <w:b/>
          <w:sz w:val="44"/>
          <w:szCs w:val="44"/>
        </w:rPr>
      </w:pPr>
    </w:p>
    <w:sectPr w:rsidR="006D64A5" w:rsidRPr="007060C3" w:rsidSect="0096119A">
      <w:pgSz w:w="11906" w:h="16838"/>
      <w:pgMar w:top="779" w:right="926" w:bottom="623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4A5" w:rsidRDefault="006D64A5" w:rsidP="00607510">
      <w:r>
        <w:separator/>
      </w:r>
    </w:p>
  </w:endnote>
  <w:endnote w:type="continuationSeparator" w:id="1">
    <w:p w:rsidR="006D64A5" w:rsidRDefault="006D64A5" w:rsidP="00607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4A5" w:rsidRDefault="006D64A5" w:rsidP="00607510">
      <w:r>
        <w:separator/>
      </w:r>
    </w:p>
  </w:footnote>
  <w:footnote w:type="continuationSeparator" w:id="1">
    <w:p w:rsidR="006D64A5" w:rsidRDefault="006D64A5" w:rsidP="006075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0C3"/>
    <w:rsid w:val="00035EED"/>
    <w:rsid w:val="00090BCD"/>
    <w:rsid w:val="001305E6"/>
    <w:rsid w:val="001B7477"/>
    <w:rsid w:val="002102A7"/>
    <w:rsid w:val="00236414"/>
    <w:rsid w:val="00293339"/>
    <w:rsid w:val="002A0586"/>
    <w:rsid w:val="003A478C"/>
    <w:rsid w:val="0040155E"/>
    <w:rsid w:val="0052497D"/>
    <w:rsid w:val="0059218D"/>
    <w:rsid w:val="005F168F"/>
    <w:rsid w:val="00607510"/>
    <w:rsid w:val="006601AA"/>
    <w:rsid w:val="006A6207"/>
    <w:rsid w:val="006D64A5"/>
    <w:rsid w:val="007060C3"/>
    <w:rsid w:val="007A7687"/>
    <w:rsid w:val="007D7D94"/>
    <w:rsid w:val="0081166F"/>
    <w:rsid w:val="00907ECB"/>
    <w:rsid w:val="0096119A"/>
    <w:rsid w:val="009B6A42"/>
    <w:rsid w:val="009E4A43"/>
    <w:rsid w:val="00AA1685"/>
    <w:rsid w:val="00B64AC5"/>
    <w:rsid w:val="00B92F75"/>
    <w:rsid w:val="00C0662D"/>
    <w:rsid w:val="00D205AB"/>
    <w:rsid w:val="00DB6822"/>
    <w:rsid w:val="00FC1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C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060C3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07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751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07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7510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64AC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4AC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78</Words>
  <Characters>446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材料科学与工程学院上海和氏璧优秀学生干部奖学金</dc:title>
  <dc:subject/>
  <dc:creator>陈俊源</dc:creator>
  <cp:keywords/>
  <dc:description/>
  <cp:lastModifiedBy>陈俊源</cp:lastModifiedBy>
  <cp:revision>5</cp:revision>
  <cp:lastPrinted>2011-11-04T02:15:00Z</cp:lastPrinted>
  <dcterms:created xsi:type="dcterms:W3CDTF">2011-11-07T02:44:00Z</dcterms:created>
  <dcterms:modified xsi:type="dcterms:W3CDTF">2011-11-07T03:28:00Z</dcterms:modified>
</cp:coreProperties>
</file>